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F90717" w:rsidRPr="00F90717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F90717" w:rsidRPr="00F90717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F90717" w:rsidRPr="00F90717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F90717" w:rsidRPr="00F90717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F90717" w:rsidRPr="00F90717">
        <w:rPr>
          <w:rFonts w:eastAsia="Arial"/>
          <w:b/>
          <w:kern w:val="3"/>
          <w:sz w:val="24"/>
          <w:szCs w:val="24"/>
          <w:lang w:eastAsia="zh-CN"/>
        </w:rPr>
        <w:t>пр.Мира</w:t>
      </w:r>
      <w:proofErr w:type="spellEnd"/>
      <w:r w:rsidR="00F90717" w:rsidRPr="00F90717">
        <w:rPr>
          <w:rFonts w:eastAsia="Arial"/>
          <w:b/>
          <w:kern w:val="3"/>
          <w:sz w:val="24"/>
          <w:szCs w:val="24"/>
          <w:lang w:eastAsia="zh-CN"/>
        </w:rPr>
        <w:t>, д.34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E454F" w:rsidRPr="00CE454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90717" w:rsidRPr="00F90717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0717" w:rsidRPr="00F90717">
        <w:rPr>
          <w:b/>
          <w:color w:val="000000"/>
          <w:kern w:val="3"/>
          <w:sz w:val="24"/>
          <w:szCs w:val="24"/>
          <w:lang w:eastAsia="zh-CN" w:bidi="hi-IN"/>
        </w:rPr>
        <w:t>36 600 000,00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9071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0717" w:rsidRPr="00F90717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газоснабжения</w:t>
      </w:r>
      <w:r w:rsidR="00F9071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90717" w:rsidRPr="00F90717">
        <w:rPr>
          <w:b/>
          <w:color w:val="000000"/>
          <w:kern w:val="3"/>
          <w:sz w:val="24"/>
          <w:szCs w:val="24"/>
          <w:lang w:eastAsia="zh-CN" w:bidi="hi-IN"/>
        </w:rPr>
        <w:t>1 700 000,00</w:t>
      </w:r>
      <w:r w:rsidR="00F90717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90717" w:rsidRPr="00F90717">
        <w:rPr>
          <w:b/>
          <w:bCs/>
          <w:color w:val="000000"/>
          <w:kern w:val="3"/>
          <w:sz w:val="24"/>
          <w:szCs w:val="24"/>
          <w:lang w:eastAsia="zh-CN" w:bidi="hi-IN"/>
        </w:rPr>
        <w:t>1 400 000,00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90717" w:rsidRPr="00F90717">
        <w:rPr>
          <w:b/>
          <w:bCs/>
          <w:color w:val="000000"/>
          <w:kern w:val="3"/>
          <w:sz w:val="24"/>
          <w:szCs w:val="24"/>
          <w:lang w:eastAsia="zh-CN" w:bidi="hi-IN"/>
        </w:rPr>
        <w:t>574 500,00</w:t>
      </w:r>
      <w:proofErr w:type="gramEnd"/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454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0717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AF121-BBF4-4D0F-9383-82D25F5A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1</Pages>
  <Words>308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2024-06-19T05:46:00Z</dcterms:created>
  <dcterms:modified xsi:type="dcterms:W3CDTF">2024-07-01T10:40:00Z</dcterms:modified>
</cp:coreProperties>
</file>